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87" w:rsidRDefault="00401287" w:rsidP="00B52738">
      <w:pPr>
        <w:pStyle w:val="Heading6"/>
        <w:rPr>
          <w:rFonts w:ascii="Arial" w:hAnsi="Arial" w:cs="Arial"/>
          <w:b/>
          <w:bCs/>
        </w:rPr>
      </w:pPr>
      <w:r w:rsidRPr="005B261F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45pt;visibility:visible">
            <v:imagedata r:id="rId7" o:title="" gain="2"/>
          </v:shape>
        </w:pict>
      </w:r>
    </w:p>
    <w:p w:rsidR="00401287" w:rsidRDefault="00401287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401287" w:rsidRDefault="00401287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401287" w:rsidRDefault="00401287" w:rsidP="00B52738">
      <w:pPr>
        <w:pStyle w:val="Heading5"/>
      </w:pPr>
      <w:r>
        <w:t xml:space="preserve">ПОСТОЯННАЯ КОМИССИЯ  </w:t>
      </w:r>
    </w:p>
    <w:p w:rsidR="00401287" w:rsidRDefault="00401287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401287" w:rsidRDefault="00401287" w:rsidP="00B52738"/>
    <w:p w:rsidR="00401287" w:rsidRDefault="00401287" w:rsidP="00B52738">
      <w:pPr>
        <w:jc w:val="center"/>
      </w:pPr>
    </w:p>
    <w:p w:rsidR="00401287" w:rsidRDefault="00401287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01287" w:rsidRDefault="00401287" w:rsidP="00B52738">
      <w:pPr>
        <w:rPr>
          <w:sz w:val="28"/>
          <w:szCs w:val="28"/>
        </w:rPr>
      </w:pPr>
      <w:r>
        <w:rPr>
          <w:sz w:val="28"/>
          <w:szCs w:val="28"/>
        </w:rPr>
        <w:t>от 08.12.2015                                      г. Новосибирск                                                № 32</w:t>
      </w:r>
    </w:p>
    <w:p w:rsidR="00401287" w:rsidRDefault="00401287" w:rsidP="00E25952">
      <w:pPr>
        <w:pStyle w:val="Heading6"/>
        <w:jc w:val="left"/>
        <w:rPr>
          <w:rFonts w:ascii="Arial" w:hAnsi="Arial" w:cs="Arial"/>
          <w:b/>
          <w:bCs/>
        </w:rPr>
      </w:pPr>
    </w:p>
    <w:p w:rsidR="00401287" w:rsidRDefault="00401287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A0"/>
      </w:tblPr>
      <w:tblGrid>
        <w:gridCol w:w="5352"/>
      </w:tblGrid>
      <w:tr w:rsidR="00401287" w:rsidTr="00E25952">
        <w:trPr>
          <w:trHeight w:val="1120"/>
        </w:trPr>
        <w:tc>
          <w:tcPr>
            <w:tcW w:w="5352" w:type="dxa"/>
          </w:tcPr>
          <w:p w:rsidR="00401287" w:rsidRDefault="00401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плане социально-экономического развития города Новосибирска на 2016 год и плановый период 2017 и 2018 годов» (второе чтение)</w:t>
            </w:r>
          </w:p>
        </w:tc>
      </w:tr>
    </w:tbl>
    <w:p w:rsidR="00401287" w:rsidRDefault="00401287" w:rsidP="00E25952">
      <w:pPr>
        <w:ind w:firstLine="567"/>
        <w:jc w:val="both"/>
        <w:rPr>
          <w:sz w:val="28"/>
          <w:szCs w:val="28"/>
        </w:rPr>
      </w:pPr>
    </w:p>
    <w:p w:rsidR="00401287" w:rsidRDefault="00401287" w:rsidP="00E2595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плане социально-экономического развития города Новосибирска на 2016 год и плановый период 2017 и 2018 годов» (далее – проект решения), комиссия РЕШИЛА:</w:t>
      </w:r>
    </w:p>
    <w:p w:rsidR="00401287" w:rsidRDefault="00401287" w:rsidP="00E25952">
      <w:pPr>
        <w:pStyle w:val="ListParagraph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проектом решения.</w:t>
      </w:r>
    </w:p>
    <w:p w:rsidR="00401287" w:rsidRDefault="00401287" w:rsidP="00E25952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 в порядке, установленном Регламентом Совета</w:t>
      </w:r>
      <w:bookmarkStart w:id="0" w:name="_GoBack"/>
      <w:bookmarkEnd w:id="0"/>
      <w:r>
        <w:rPr>
          <w:sz w:val="28"/>
          <w:szCs w:val="28"/>
        </w:rPr>
        <w:t xml:space="preserve"> депутатов города Новосибирска.</w:t>
      </w:r>
    </w:p>
    <w:p w:rsidR="00401287" w:rsidRDefault="00401287" w:rsidP="00E2595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401287" w:rsidRDefault="00401287" w:rsidP="00E25952">
      <w:pPr>
        <w:jc w:val="both"/>
        <w:rPr>
          <w:sz w:val="28"/>
          <w:szCs w:val="28"/>
        </w:rPr>
      </w:pPr>
    </w:p>
    <w:p w:rsidR="00401287" w:rsidRDefault="00401287" w:rsidP="00E25952">
      <w:pPr>
        <w:jc w:val="both"/>
        <w:rPr>
          <w:sz w:val="28"/>
          <w:szCs w:val="28"/>
        </w:rPr>
      </w:pPr>
    </w:p>
    <w:p w:rsidR="00401287" w:rsidRDefault="00401287" w:rsidP="00E25952">
      <w:pPr>
        <w:pStyle w:val="BodyTextIndent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401287" w:rsidRDefault="00401287" w:rsidP="00841F4D"/>
    <w:p w:rsidR="00401287" w:rsidRDefault="00401287" w:rsidP="00082A80"/>
    <w:sectPr w:rsidR="00401287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287" w:rsidRDefault="00401287">
      <w:r>
        <w:separator/>
      </w:r>
    </w:p>
  </w:endnote>
  <w:endnote w:type="continuationSeparator" w:id="0">
    <w:p w:rsidR="00401287" w:rsidRDefault="0040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287" w:rsidRDefault="00401287">
      <w:r>
        <w:separator/>
      </w:r>
    </w:p>
  </w:footnote>
  <w:footnote w:type="continuationSeparator" w:id="0">
    <w:p w:rsidR="00401287" w:rsidRDefault="00401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287" w:rsidRDefault="00401287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1287" w:rsidRDefault="004012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287" w:rsidRDefault="00401287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1287" w:rsidRDefault="004012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978F0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3421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128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261F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7F535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9BE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38E1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952"/>
    <w:rsid w:val="00E25EE8"/>
    <w:rsid w:val="00E273F9"/>
    <w:rsid w:val="00E27C29"/>
    <w:rsid w:val="00E306E7"/>
    <w:rsid w:val="00E430F4"/>
    <w:rsid w:val="00E43398"/>
    <w:rsid w:val="00E43CDF"/>
    <w:rsid w:val="00E51032"/>
    <w:rsid w:val="00E54CBC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99"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1B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711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711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5013"/>
    <w:rPr>
      <w:rFonts w:cs="Times New Roman"/>
    </w:rPr>
  </w:style>
  <w:style w:type="paragraph" w:customStyle="1" w:styleId="ConsPlusTitle">
    <w:name w:val="ConsPlusTitle"/>
    <w:uiPriority w:val="99"/>
    <w:rsid w:val="001818A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177</Words>
  <Characters>1010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babikov</cp:lastModifiedBy>
  <cp:revision>21</cp:revision>
  <cp:lastPrinted>2015-12-09T11:12:00Z</cp:lastPrinted>
  <dcterms:created xsi:type="dcterms:W3CDTF">2014-02-20T04:19:00Z</dcterms:created>
  <dcterms:modified xsi:type="dcterms:W3CDTF">2015-12-09T11:12:00Z</dcterms:modified>
</cp:coreProperties>
</file>